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76F3" w:rsidRDefault="000576F3" w:rsidP="00327254">
      <w:pPr>
        <w:framePr w:h="15698" w:hRule="exact" w:hSpace="10080" w:wrap="notBeside" w:vAnchor="text" w:hAnchor="page" w:x="882" w:y="-282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C840D2">
        <w:rPr>
          <w:rFonts w:ascii="Times New Roman" w:hAnsi="Times New Roman"/>
          <w:noProof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7" o:spid="_x0000_i1025" type="#_x0000_t75" style="width:538.5pt;height:763.5pt;visibility:visible">
            <v:imagedata r:id="rId4" o:title=""/>
          </v:shape>
        </w:pict>
      </w:r>
    </w:p>
    <w:p w:rsidR="000576F3" w:rsidRDefault="000576F3" w:rsidP="00327254">
      <w:pPr>
        <w:framePr w:h="1561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576F3" w:rsidRDefault="000576F3" w:rsidP="00327254">
      <w:r w:rsidRPr="00C840D2">
        <w:rPr>
          <w:rFonts w:ascii="Times New Roman" w:hAnsi="Times New Roman"/>
          <w:noProof/>
          <w:sz w:val="24"/>
          <w:szCs w:val="24"/>
        </w:rPr>
        <w:pict>
          <v:shape id="Рисунок 22" o:spid="_x0000_i1026" type="#_x0000_t75" style="width:501.75pt;height:750pt;visibility:visible">
            <v:imagedata r:id="rId5" o:title=""/>
          </v:shape>
        </w:pict>
      </w:r>
    </w:p>
    <w:p w:rsidR="000576F3" w:rsidRDefault="000576F3" w:rsidP="00327254">
      <w:r w:rsidRPr="00C840D2">
        <w:rPr>
          <w:rFonts w:ascii="Times New Roman" w:hAnsi="Times New Roman"/>
          <w:noProof/>
          <w:sz w:val="24"/>
          <w:szCs w:val="24"/>
        </w:rPr>
        <w:pict>
          <v:shape id="Рисунок 25" o:spid="_x0000_i1027" type="#_x0000_t75" style="width:500.25pt;height:747.75pt;visibility:visible">
            <v:imagedata r:id="rId6" o:title=""/>
          </v:shape>
        </w:pict>
      </w:r>
    </w:p>
    <w:p w:rsidR="000576F3" w:rsidRDefault="000576F3" w:rsidP="00327254">
      <w:pPr>
        <w:framePr w:h="15782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C840D2">
        <w:rPr>
          <w:rFonts w:ascii="Times New Roman" w:hAnsi="Times New Roman"/>
          <w:noProof/>
          <w:sz w:val="24"/>
          <w:szCs w:val="24"/>
        </w:rPr>
        <w:pict>
          <v:shape id="Рисунок 28" o:spid="_x0000_i1028" type="#_x0000_t75" style="width:516.75pt;height:733.5pt;visibility:visible">
            <v:imagedata r:id="rId7" o:title=""/>
          </v:shape>
        </w:pict>
      </w:r>
    </w:p>
    <w:p w:rsidR="000576F3" w:rsidRDefault="000576F3" w:rsidP="00327254">
      <w:r w:rsidRPr="00C840D2">
        <w:rPr>
          <w:rFonts w:ascii="Times New Roman" w:hAnsi="Times New Roman"/>
          <w:noProof/>
          <w:sz w:val="24"/>
          <w:szCs w:val="24"/>
        </w:rPr>
        <w:pict>
          <v:shape id="Рисунок 31" o:spid="_x0000_i1029" type="#_x0000_t75" style="width:506.25pt;height:726pt;visibility:visible">
            <v:imagedata r:id="rId8" o:title=""/>
          </v:shape>
        </w:pict>
      </w:r>
    </w:p>
    <w:p w:rsidR="000576F3" w:rsidRDefault="000576F3" w:rsidP="00110A2E">
      <w:pPr>
        <w:framePr w:h="15067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 w:rsidRPr="00C840D2">
        <w:rPr>
          <w:rFonts w:ascii="Times New Roman" w:hAnsi="Times New Roman"/>
          <w:noProof/>
          <w:sz w:val="24"/>
          <w:szCs w:val="24"/>
        </w:rPr>
        <w:pict>
          <v:shape id="Рисунок 34" o:spid="_x0000_i1030" type="#_x0000_t75" style="width:522pt;height:746.25pt;visibility:visible">
            <v:imagedata r:id="rId9" o:title=""/>
          </v:shape>
        </w:pict>
      </w:r>
    </w:p>
    <w:p w:rsidR="000576F3" w:rsidRDefault="000576F3" w:rsidP="00110A2E">
      <w:pPr>
        <w:framePr w:h="15874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576F3" w:rsidRDefault="000576F3" w:rsidP="00110A2E">
      <w:pPr>
        <w:framePr w:h="1386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576F3" w:rsidRDefault="000576F3" w:rsidP="00110A2E">
      <w:pPr>
        <w:rPr>
          <w:rFonts w:ascii="Times New Roman" w:hAnsi="Times New Roman"/>
          <w:noProof/>
          <w:sz w:val="24"/>
          <w:szCs w:val="24"/>
        </w:rPr>
      </w:pPr>
      <w:r w:rsidRPr="00C840D2">
        <w:rPr>
          <w:rFonts w:ascii="Times New Roman" w:hAnsi="Times New Roman"/>
          <w:noProof/>
          <w:sz w:val="24"/>
          <w:szCs w:val="24"/>
        </w:rPr>
        <w:pict>
          <v:shape id="Рисунок 37" o:spid="_x0000_i1031" type="#_x0000_t75" style="width:535.5pt;height:730.5pt;visibility:visible">
            <v:imagedata r:id="rId10" o:title=""/>
          </v:shape>
        </w:pict>
      </w:r>
    </w:p>
    <w:p w:rsidR="000576F3" w:rsidRDefault="000576F3" w:rsidP="00110A2E">
      <w:r w:rsidRPr="00C840D2">
        <w:rPr>
          <w:rFonts w:ascii="Times New Roman" w:hAnsi="Times New Roman"/>
          <w:noProof/>
          <w:sz w:val="24"/>
          <w:szCs w:val="24"/>
        </w:rPr>
        <w:pict>
          <v:shape id="Рисунок 40" o:spid="_x0000_i1032" type="#_x0000_t75" style="width:507.75pt;height:690.75pt;visibility:visible">
            <v:imagedata r:id="rId11" o:title=""/>
          </v:shape>
        </w:pict>
      </w:r>
    </w:p>
    <w:sectPr w:rsidR="000576F3" w:rsidSect="00327254">
      <w:pgSz w:w="11906" w:h="16838"/>
      <w:pgMar w:top="1134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39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27254"/>
    <w:rsid w:val="000576F3"/>
    <w:rsid w:val="00110A2E"/>
    <w:rsid w:val="00327254"/>
    <w:rsid w:val="00615C79"/>
    <w:rsid w:val="00A45DB3"/>
    <w:rsid w:val="00BA0644"/>
    <w:rsid w:val="00C840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15C79"/>
    <w:pPr>
      <w:spacing w:after="200" w:line="276" w:lineRule="auto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3272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32725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16</TotalTime>
  <Pages>8</Pages>
  <Words>2</Words>
  <Characters>17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Gadieva_I</dc:creator>
  <cp:keywords/>
  <dc:description/>
  <cp:lastModifiedBy>Зассеева</cp:lastModifiedBy>
  <cp:revision>3</cp:revision>
  <dcterms:created xsi:type="dcterms:W3CDTF">2016-04-18T09:43:00Z</dcterms:created>
  <dcterms:modified xsi:type="dcterms:W3CDTF">2016-04-18T10:20:00Z</dcterms:modified>
</cp:coreProperties>
</file>